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B2F4F" w14:textId="77777777" w:rsidR="00A77686" w:rsidRDefault="00A77686" w:rsidP="00A77686">
      <w:pPr>
        <w:suppressAutoHyphens/>
        <w:spacing w:after="60" w:line="240" w:lineRule="auto"/>
        <w:rPr>
          <w:rFonts w:cs="Arial"/>
          <w:b/>
          <w:color w:val="auto"/>
          <w:sz w:val="24"/>
          <w:szCs w:val="24"/>
          <w:lang w:eastAsia="ar-SA"/>
        </w:rPr>
      </w:pPr>
    </w:p>
    <w:p w14:paraId="51E2A44B" w14:textId="77777777" w:rsidR="00A77686" w:rsidRDefault="00A77686" w:rsidP="00E20538">
      <w:pPr>
        <w:suppressAutoHyphens/>
        <w:spacing w:after="60" w:line="240" w:lineRule="auto"/>
        <w:jc w:val="right"/>
        <w:rPr>
          <w:rFonts w:cs="Arial"/>
          <w:b/>
          <w:color w:val="auto"/>
          <w:sz w:val="24"/>
          <w:szCs w:val="24"/>
          <w:lang w:eastAsia="ar-SA"/>
        </w:rPr>
      </w:pPr>
    </w:p>
    <w:p w14:paraId="7EC5ACBB" w14:textId="77777777" w:rsidR="005950B4" w:rsidRDefault="00A77686" w:rsidP="00A77686">
      <w:pPr>
        <w:suppressAutoHyphens/>
        <w:spacing w:after="60" w:line="240" w:lineRule="auto"/>
        <w:jc w:val="center"/>
        <w:rPr>
          <w:rFonts w:cs="Arial"/>
          <w:b/>
          <w:color w:val="auto"/>
          <w:sz w:val="24"/>
          <w:szCs w:val="24"/>
          <w:lang w:eastAsia="ar-SA"/>
        </w:rPr>
      </w:pPr>
      <w:r w:rsidRPr="00A77686">
        <w:rPr>
          <w:rFonts w:cs="Arial"/>
          <w:b/>
          <w:color w:val="auto"/>
          <w:sz w:val="24"/>
          <w:szCs w:val="24"/>
          <w:lang w:eastAsia="ar-SA"/>
        </w:rPr>
        <w:t xml:space="preserve">Zestawienie odpadów wytworzonych </w:t>
      </w:r>
      <w:r w:rsidR="005950B4">
        <w:rPr>
          <w:rFonts w:cs="Arial"/>
          <w:b/>
          <w:color w:val="auto"/>
          <w:sz w:val="24"/>
          <w:szCs w:val="24"/>
          <w:lang w:eastAsia="ar-SA"/>
        </w:rPr>
        <w:t xml:space="preserve">przez </w:t>
      </w:r>
      <w:r w:rsidRPr="00A77686">
        <w:rPr>
          <w:rFonts w:cs="Arial"/>
          <w:b/>
          <w:color w:val="auto"/>
          <w:sz w:val="24"/>
          <w:szCs w:val="24"/>
          <w:lang w:eastAsia="ar-SA"/>
        </w:rPr>
        <w:t>…</w:t>
      </w:r>
      <w:r w:rsidR="005950B4">
        <w:rPr>
          <w:rFonts w:cs="Arial"/>
          <w:b/>
          <w:color w:val="auto"/>
          <w:sz w:val="24"/>
          <w:szCs w:val="24"/>
          <w:lang w:eastAsia="ar-SA"/>
        </w:rPr>
        <w:t>………………</w:t>
      </w:r>
      <w:r w:rsidRPr="00A77686">
        <w:rPr>
          <w:rFonts w:cs="Arial"/>
          <w:b/>
          <w:color w:val="auto"/>
          <w:sz w:val="24"/>
          <w:szCs w:val="24"/>
          <w:lang w:eastAsia="ar-SA"/>
        </w:rPr>
        <w:t>……………</w:t>
      </w:r>
      <w:r w:rsidR="005950B4">
        <w:rPr>
          <w:rFonts w:cs="Arial"/>
          <w:b/>
          <w:color w:val="auto"/>
          <w:sz w:val="24"/>
          <w:szCs w:val="24"/>
          <w:lang w:eastAsia="ar-SA"/>
        </w:rPr>
        <w:t>………………………</w:t>
      </w:r>
      <w:r w:rsidRPr="00A77686">
        <w:rPr>
          <w:rFonts w:cs="Arial"/>
          <w:b/>
          <w:color w:val="auto"/>
          <w:sz w:val="24"/>
          <w:szCs w:val="24"/>
          <w:lang w:eastAsia="ar-SA"/>
        </w:rPr>
        <w:t xml:space="preserve"> </w:t>
      </w:r>
    </w:p>
    <w:p w14:paraId="008079D3" w14:textId="77777777" w:rsidR="00A77686" w:rsidRPr="00A77686" w:rsidRDefault="00A77686" w:rsidP="00A77686">
      <w:pPr>
        <w:suppressAutoHyphens/>
        <w:spacing w:after="60" w:line="240" w:lineRule="auto"/>
        <w:jc w:val="center"/>
        <w:rPr>
          <w:rFonts w:cs="Arial"/>
          <w:b/>
          <w:color w:val="auto"/>
          <w:sz w:val="24"/>
          <w:szCs w:val="24"/>
          <w:lang w:eastAsia="ar-SA"/>
        </w:rPr>
      </w:pPr>
      <w:r w:rsidRPr="00A77686">
        <w:rPr>
          <w:rFonts w:cs="Arial"/>
          <w:b/>
          <w:color w:val="auto"/>
          <w:sz w:val="24"/>
          <w:szCs w:val="24"/>
          <w:lang w:eastAsia="ar-SA"/>
        </w:rPr>
        <w:t>na terenie Oddziału ECL</w:t>
      </w:r>
      <w:r w:rsidR="005950B4">
        <w:rPr>
          <w:rFonts w:cs="Arial"/>
          <w:b/>
          <w:color w:val="auto"/>
          <w:sz w:val="24"/>
          <w:szCs w:val="24"/>
          <w:lang w:eastAsia="ar-SA"/>
        </w:rPr>
        <w:t xml:space="preserve"> – w ramach umowy……………………………………………………..</w:t>
      </w:r>
    </w:p>
    <w:p w14:paraId="5BCE38BE" w14:textId="77777777" w:rsidR="00A77686" w:rsidRPr="00A77686" w:rsidRDefault="00A77686" w:rsidP="00A77686">
      <w:pPr>
        <w:suppressAutoHyphens/>
        <w:spacing w:after="60" w:line="240" w:lineRule="auto"/>
        <w:jc w:val="both"/>
        <w:rPr>
          <w:color w:val="auto"/>
          <w:sz w:val="24"/>
          <w:lang w:eastAsia="ar-S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637"/>
        <w:gridCol w:w="1373"/>
        <w:gridCol w:w="3325"/>
        <w:gridCol w:w="1246"/>
        <w:gridCol w:w="1550"/>
        <w:gridCol w:w="2026"/>
        <w:gridCol w:w="3126"/>
      </w:tblGrid>
      <w:tr w:rsidR="00A77686" w:rsidRPr="00A77686" w14:paraId="3CE7CB8B" w14:textId="77777777" w:rsidTr="00A23125">
        <w:trPr>
          <w:trHeight w:val="340"/>
        </w:trPr>
        <w:tc>
          <w:tcPr>
            <w:tcW w:w="675" w:type="dxa"/>
            <w:vMerge w:val="restart"/>
            <w:shd w:val="clear" w:color="auto" w:fill="EEECE1" w:themeFill="background2"/>
            <w:vAlign w:val="center"/>
          </w:tcPr>
          <w:p w14:paraId="1163A77F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  <w:r w:rsidRPr="00A77686">
              <w:rPr>
                <w:rFonts w:cs="Arial"/>
                <w:b/>
                <w:color w:val="auto"/>
                <w:sz w:val="24"/>
                <w:lang w:eastAsia="ar-SA"/>
              </w:rPr>
              <w:t>Lp.</w:t>
            </w:r>
          </w:p>
        </w:tc>
        <w:tc>
          <w:tcPr>
            <w:tcW w:w="6804" w:type="dxa"/>
            <w:gridSpan w:val="3"/>
            <w:shd w:val="clear" w:color="auto" w:fill="EEECE1" w:themeFill="background2"/>
            <w:vAlign w:val="center"/>
          </w:tcPr>
          <w:p w14:paraId="371D633E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  <w:r w:rsidRPr="00A77686">
              <w:rPr>
                <w:rFonts w:cs="Arial"/>
                <w:b/>
                <w:color w:val="auto"/>
                <w:sz w:val="24"/>
                <w:lang w:eastAsia="ar-SA"/>
              </w:rPr>
              <w:t>Odpad</w:t>
            </w:r>
          </w:p>
        </w:tc>
        <w:tc>
          <w:tcPr>
            <w:tcW w:w="3686" w:type="dxa"/>
            <w:gridSpan w:val="2"/>
            <w:shd w:val="clear" w:color="auto" w:fill="EEECE1" w:themeFill="background2"/>
            <w:vAlign w:val="center"/>
          </w:tcPr>
          <w:p w14:paraId="7D750C86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  <w:r w:rsidRPr="00A77686">
              <w:rPr>
                <w:rFonts w:cs="Arial"/>
                <w:b/>
                <w:color w:val="auto"/>
                <w:sz w:val="24"/>
                <w:lang w:eastAsia="ar-SA"/>
              </w:rPr>
              <w:t>W tym ilości odpadu przekazanego do:</w:t>
            </w:r>
          </w:p>
        </w:tc>
        <w:tc>
          <w:tcPr>
            <w:tcW w:w="3827" w:type="dxa"/>
            <w:vMerge w:val="restart"/>
            <w:shd w:val="clear" w:color="auto" w:fill="EEECE1" w:themeFill="background2"/>
            <w:vAlign w:val="center"/>
          </w:tcPr>
          <w:p w14:paraId="0E6E6A11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  <w:r w:rsidRPr="00A77686">
              <w:rPr>
                <w:rFonts w:cs="Arial"/>
                <w:b/>
                <w:color w:val="auto"/>
                <w:sz w:val="24"/>
                <w:lang w:eastAsia="ar-SA"/>
              </w:rPr>
              <w:t>Uwagi</w:t>
            </w:r>
          </w:p>
        </w:tc>
      </w:tr>
      <w:tr w:rsidR="00A77686" w:rsidRPr="00A77686" w14:paraId="6325F3C3" w14:textId="77777777" w:rsidTr="00A23125">
        <w:trPr>
          <w:trHeight w:val="340"/>
        </w:trPr>
        <w:tc>
          <w:tcPr>
            <w:tcW w:w="675" w:type="dxa"/>
            <w:vMerge/>
            <w:shd w:val="clear" w:color="auto" w:fill="EEECE1" w:themeFill="background2"/>
            <w:vAlign w:val="center"/>
          </w:tcPr>
          <w:p w14:paraId="23786445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24"/>
                <w:lang w:eastAsia="ar-SA"/>
              </w:rPr>
            </w:pPr>
          </w:p>
        </w:tc>
        <w:tc>
          <w:tcPr>
            <w:tcW w:w="1418" w:type="dxa"/>
            <w:shd w:val="clear" w:color="auto" w:fill="EEECE1" w:themeFill="background2"/>
            <w:vAlign w:val="center"/>
          </w:tcPr>
          <w:p w14:paraId="5CAB7D90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  <w:r w:rsidRPr="00A77686">
              <w:rPr>
                <w:rFonts w:cs="Arial"/>
                <w:b/>
                <w:color w:val="auto"/>
                <w:sz w:val="24"/>
                <w:lang w:eastAsia="ar-SA"/>
              </w:rPr>
              <w:t>Kod</w:t>
            </w:r>
          </w:p>
        </w:tc>
        <w:tc>
          <w:tcPr>
            <w:tcW w:w="3969" w:type="dxa"/>
            <w:shd w:val="clear" w:color="auto" w:fill="EEECE1" w:themeFill="background2"/>
            <w:vAlign w:val="center"/>
          </w:tcPr>
          <w:p w14:paraId="39FCD6A1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  <w:r w:rsidRPr="00A77686">
              <w:rPr>
                <w:rFonts w:cs="Arial"/>
                <w:b/>
                <w:color w:val="auto"/>
                <w:sz w:val="24"/>
                <w:lang w:eastAsia="ar-SA"/>
              </w:rPr>
              <w:t>Opis</w:t>
            </w: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14:paraId="33C2A5BF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  <w:r w:rsidRPr="00A77686">
              <w:rPr>
                <w:rFonts w:cs="Arial"/>
                <w:b/>
                <w:color w:val="auto"/>
                <w:sz w:val="24"/>
                <w:lang w:eastAsia="ar-SA"/>
              </w:rPr>
              <w:t>Ilość (Mg)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14:paraId="4D5D6043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  <w:r w:rsidRPr="00A77686">
              <w:rPr>
                <w:rFonts w:cs="Arial"/>
                <w:b/>
                <w:color w:val="auto"/>
                <w:sz w:val="24"/>
                <w:lang w:eastAsia="ar-SA"/>
              </w:rPr>
              <w:t>Odzysku (R)</w:t>
            </w:r>
          </w:p>
        </w:tc>
        <w:tc>
          <w:tcPr>
            <w:tcW w:w="1985" w:type="dxa"/>
            <w:shd w:val="clear" w:color="auto" w:fill="EEECE1" w:themeFill="background2"/>
            <w:vAlign w:val="center"/>
          </w:tcPr>
          <w:p w14:paraId="1242B5F2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  <w:r w:rsidRPr="00A77686">
              <w:rPr>
                <w:rFonts w:cs="Arial"/>
                <w:b/>
                <w:color w:val="auto"/>
                <w:sz w:val="24"/>
                <w:lang w:eastAsia="ar-SA"/>
              </w:rPr>
              <w:t>Unieszkodliwiania (D)</w:t>
            </w:r>
          </w:p>
        </w:tc>
        <w:tc>
          <w:tcPr>
            <w:tcW w:w="3827" w:type="dxa"/>
            <w:vMerge/>
            <w:shd w:val="clear" w:color="auto" w:fill="EEECE1" w:themeFill="background2"/>
            <w:vAlign w:val="center"/>
          </w:tcPr>
          <w:p w14:paraId="244AC2F5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24"/>
                <w:lang w:eastAsia="ar-SA"/>
              </w:rPr>
            </w:pPr>
          </w:p>
        </w:tc>
      </w:tr>
      <w:tr w:rsidR="00A77686" w:rsidRPr="00A77686" w14:paraId="5BFE3077" w14:textId="77777777" w:rsidTr="00A23125">
        <w:trPr>
          <w:trHeight w:val="22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20579F9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16"/>
                <w:szCs w:val="16"/>
                <w:lang w:eastAsia="ar-SA"/>
              </w:rPr>
            </w:pPr>
            <w:r w:rsidRPr="00A77686">
              <w:rPr>
                <w:rFonts w:cs="Arial"/>
                <w:color w:val="auto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8" w:type="dxa"/>
            <w:shd w:val="clear" w:color="auto" w:fill="EEECE1" w:themeFill="background2"/>
            <w:vAlign w:val="center"/>
          </w:tcPr>
          <w:p w14:paraId="67252224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16"/>
                <w:szCs w:val="16"/>
                <w:lang w:eastAsia="ar-SA"/>
              </w:rPr>
            </w:pPr>
            <w:r w:rsidRPr="00A77686">
              <w:rPr>
                <w:rFonts w:cs="Arial"/>
                <w:color w:val="auto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3969" w:type="dxa"/>
            <w:shd w:val="clear" w:color="auto" w:fill="EEECE1" w:themeFill="background2"/>
            <w:vAlign w:val="center"/>
          </w:tcPr>
          <w:p w14:paraId="169BB35F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16"/>
                <w:szCs w:val="16"/>
                <w:lang w:eastAsia="ar-SA"/>
              </w:rPr>
            </w:pPr>
            <w:r w:rsidRPr="00A77686">
              <w:rPr>
                <w:rFonts w:cs="Arial"/>
                <w:color w:val="auto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14:paraId="6E3CF363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16"/>
                <w:szCs w:val="16"/>
                <w:lang w:eastAsia="ar-SA"/>
              </w:rPr>
            </w:pPr>
            <w:r w:rsidRPr="00A77686">
              <w:rPr>
                <w:rFonts w:cs="Arial"/>
                <w:color w:val="auto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14:paraId="33521FCA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16"/>
                <w:szCs w:val="16"/>
                <w:lang w:eastAsia="ar-SA"/>
              </w:rPr>
            </w:pPr>
            <w:r w:rsidRPr="00A77686">
              <w:rPr>
                <w:rFonts w:cs="Arial"/>
                <w:color w:val="auto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1985" w:type="dxa"/>
            <w:shd w:val="clear" w:color="auto" w:fill="EEECE1" w:themeFill="background2"/>
            <w:vAlign w:val="center"/>
          </w:tcPr>
          <w:p w14:paraId="709A67EA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16"/>
                <w:szCs w:val="16"/>
                <w:lang w:eastAsia="ar-SA"/>
              </w:rPr>
            </w:pPr>
            <w:r w:rsidRPr="00A77686">
              <w:rPr>
                <w:rFonts w:cs="Arial"/>
                <w:color w:val="auto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3827" w:type="dxa"/>
            <w:shd w:val="clear" w:color="auto" w:fill="EEECE1" w:themeFill="background2"/>
            <w:vAlign w:val="center"/>
          </w:tcPr>
          <w:p w14:paraId="6E916C8C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16"/>
                <w:szCs w:val="16"/>
                <w:lang w:eastAsia="ar-SA"/>
              </w:rPr>
            </w:pPr>
            <w:r w:rsidRPr="00A77686">
              <w:rPr>
                <w:rFonts w:cs="Arial"/>
                <w:color w:val="auto"/>
                <w:sz w:val="16"/>
                <w:szCs w:val="16"/>
                <w:lang w:eastAsia="ar-SA"/>
              </w:rPr>
              <w:t>7</w:t>
            </w:r>
          </w:p>
        </w:tc>
      </w:tr>
      <w:tr w:rsidR="00A77686" w:rsidRPr="00A77686" w14:paraId="47119433" w14:textId="77777777" w:rsidTr="00A23125">
        <w:trPr>
          <w:trHeight w:val="850"/>
        </w:trPr>
        <w:tc>
          <w:tcPr>
            <w:tcW w:w="675" w:type="dxa"/>
            <w:vAlign w:val="center"/>
          </w:tcPr>
          <w:p w14:paraId="41963DF1" w14:textId="77777777" w:rsidR="00A77686" w:rsidRPr="005950B4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Cs w:val="22"/>
                <w:lang w:eastAsia="ar-SA"/>
              </w:rPr>
            </w:pPr>
            <w:r w:rsidRPr="005950B4">
              <w:rPr>
                <w:rFonts w:cs="Arial"/>
                <w:color w:val="auto"/>
                <w:szCs w:val="22"/>
                <w:lang w:eastAsia="ar-SA"/>
              </w:rPr>
              <w:t>1</w:t>
            </w:r>
          </w:p>
        </w:tc>
        <w:tc>
          <w:tcPr>
            <w:tcW w:w="1418" w:type="dxa"/>
            <w:vAlign w:val="center"/>
          </w:tcPr>
          <w:p w14:paraId="3BD311EE" w14:textId="77777777" w:rsidR="00A77686" w:rsidRPr="005950B4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16"/>
                <w:szCs w:val="16"/>
                <w:lang w:eastAsia="ar-SA"/>
              </w:rPr>
            </w:pPr>
            <w:r w:rsidRPr="005950B4">
              <w:rPr>
                <w:rFonts w:cs="Arial"/>
                <w:color w:val="auto"/>
                <w:sz w:val="16"/>
                <w:szCs w:val="16"/>
                <w:lang w:eastAsia="ar-SA"/>
              </w:rPr>
              <w:t>zgodnie z obowiązującym katalogiem odpadów</w:t>
            </w:r>
          </w:p>
        </w:tc>
        <w:tc>
          <w:tcPr>
            <w:tcW w:w="3969" w:type="dxa"/>
            <w:vAlign w:val="center"/>
          </w:tcPr>
          <w:p w14:paraId="2B63A6F6" w14:textId="77777777" w:rsidR="00A77686" w:rsidRPr="005950B4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16"/>
                <w:szCs w:val="16"/>
                <w:lang w:eastAsia="ar-SA"/>
              </w:rPr>
            </w:pPr>
            <w:r w:rsidRPr="005950B4">
              <w:rPr>
                <w:rFonts w:cs="Arial"/>
                <w:color w:val="auto"/>
                <w:sz w:val="16"/>
                <w:szCs w:val="16"/>
                <w:lang w:eastAsia="ar-SA"/>
              </w:rPr>
              <w:t>nazwa odpadu zgodnie z obowiązującym katalogiem odpadów</w:t>
            </w:r>
          </w:p>
        </w:tc>
        <w:tc>
          <w:tcPr>
            <w:tcW w:w="1417" w:type="dxa"/>
            <w:vAlign w:val="center"/>
          </w:tcPr>
          <w:p w14:paraId="2908FA7E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24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587E866B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24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14:paraId="08F79E20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24"/>
                <w:lang w:eastAsia="ar-SA"/>
              </w:rPr>
            </w:pPr>
          </w:p>
        </w:tc>
        <w:tc>
          <w:tcPr>
            <w:tcW w:w="3827" w:type="dxa"/>
            <w:vAlign w:val="center"/>
          </w:tcPr>
          <w:p w14:paraId="1E79F0A4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24"/>
                <w:lang w:eastAsia="ar-SA"/>
              </w:rPr>
            </w:pPr>
            <w:r w:rsidRPr="005950B4">
              <w:rPr>
                <w:rFonts w:cs="Arial"/>
                <w:color w:val="auto"/>
                <w:sz w:val="16"/>
                <w:szCs w:val="16"/>
                <w:lang w:eastAsia="ar-SA"/>
              </w:rPr>
              <w:t>np. numer umowy</w:t>
            </w:r>
          </w:p>
        </w:tc>
      </w:tr>
      <w:tr w:rsidR="00A77686" w:rsidRPr="00A77686" w14:paraId="65CAED58" w14:textId="77777777" w:rsidTr="00A23125">
        <w:trPr>
          <w:trHeight w:val="340"/>
        </w:trPr>
        <w:tc>
          <w:tcPr>
            <w:tcW w:w="675" w:type="dxa"/>
            <w:vAlign w:val="center"/>
          </w:tcPr>
          <w:p w14:paraId="086F5374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24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14:paraId="31E14456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24"/>
                <w:lang w:eastAsia="ar-SA"/>
              </w:rPr>
            </w:pPr>
          </w:p>
        </w:tc>
        <w:tc>
          <w:tcPr>
            <w:tcW w:w="3969" w:type="dxa"/>
            <w:vAlign w:val="center"/>
          </w:tcPr>
          <w:p w14:paraId="2A075DC0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24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14:paraId="77A465AA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24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78DD1F91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24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14:paraId="561104C5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24"/>
                <w:lang w:eastAsia="ar-SA"/>
              </w:rPr>
            </w:pPr>
          </w:p>
        </w:tc>
        <w:tc>
          <w:tcPr>
            <w:tcW w:w="3827" w:type="dxa"/>
            <w:vAlign w:val="center"/>
          </w:tcPr>
          <w:p w14:paraId="65F0E696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cs="Arial"/>
                <w:color w:val="auto"/>
                <w:sz w:val="24"/>
                <w:lang w:eastAsia="ar-SA"/>
              </w:rPr>
            </w:pPr>
          </w:p>
        </w:tc>
      </w:tr>
      <w:tr w:rsidR="00A77686" w:rsidRPr="00A77686" w14:paraId="197FC83D" w14:textId="77777777" w:rsidTr="00A23125">
        <w:trPr>
          <w:trHeight w:val="340"/>
        </w:trPr>
        <w:tc>
          <w:tcPr>
            <w:tcW w:w="675" w:type="dxa"/>
            <w:vAlign w:val="center"/>
          </w:tcPr>
          <w:p w14:paraId="3500358A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ascii="Arial" w:hAnsi="Arial" w:cs="Arial"/>
                <w:color w:val="auto"/>
                <w:sz w:val="24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14:paraId="6412D08A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ascii="Arial" w:hAnsi="Arial" w:cs="Arial"/>
                <w:color w:val="auto"/>
                <w:sz w:val="24"/>
                <w:lang w:eastAsia="ar-SA"/>
              </w:rPr>
            </w:pPr>
          </w:p>
        </w:tc>
        <w:tc>
          <w:tcPr>
            <w:tcW w:w="3969" w:type="dxa"/>
            <w:vAlign w:val="center"/>
          </w:tcPr>
          <w:p w14:paraId="40D71D11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ascii="Arial" w:hAnsi="Arial" w:cs="Arial"/>
                <w:color w:val="auto"/>
                <w:sz w:val="24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14:paraId="1782F456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ascii="Arial" w:hAnsi="Arial" w:cs="Arial"/>
                <w:color w:val="auto"/>
                <w:sz w:val="24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15E454F2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ascii="Arial" w:hAnsi="Arial" w:cs="Arial"/>
                <w:color w:val="auto"/>
                <w:sz w:val="24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14:paraId="739B8940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ascii="Arial" w:hAnsi="Arial" w:cs="Arial"/>
                <w:color w:val="auto"/>
                <w:sz w:val="24"/>
                <w:lang w:eastAsia="ar-SA"/>
              </w:rPr>
            </w:pPr>
          </w:p>
        </w:tc>
        <w:tc>
          <w:tcPr>
            <w:tcW w:w="3827" w:type="dxa"/>
            <w:vAlign w:val="center"/>
          </w:tcPr>
          <w:p w14:paraId="30ED4513" w14:textId="77777777" w:rsidR="00A77686" w:rsidRPr="00A77686" w:rsidRDefault="00A77686" w:rsidP="00A77686">
            <w:pPr>
              <w:suppressAutoHyphens/>
              <w:spacing w:after="60" w:line="240" w:lineRule="auto"/>
              <w:jc w:val="center"/>
              <w:rPr>
                <w:rFonts w:ascii="Arial" w:hAnsi="Arial" w:cs="Arial"/>
                <w:color w:val="auto"/>
                <w:sz w:val="24"/>
                <w:lang w:eastAsia="ar-SA"/>
              </w:rPr>
            </w:pPr>
          </w:p>
        </w:tc>
      </w:tr>
    </w:tbl>
    <w:p w14:paraId="563199EF" w14:textId="77777777" w:rsidR="00A77686" w:rsidRDefault="00A77686" w:rsidP="00A77686">
      <w:pPr>
        <w:suppressAutoHyphens/>
        <w:spacing w:after="60" w:line="240" w:lineRule="auto"/>
        <w:jc w:val="both"/>
        <w:rPr>
          <w:rFonts w:ascii="Times New Roman" w:hAnsi="Times New Roman"/>
          <w:color w:val="auto"/>
          <w:sz w:val="24"/>
          <w:lang w:eastAsia="ar-SA"/>
        </w:rPr>
      </w:pPr>
    </w:p>
    <w:p w14:paraId="47EB547E" w14:textId="77777777" w:rsidR="00E20538" w:rsidRDefault="00E20538" w:rsidP="00A77686">
      <w:pPr>
        <w:suppressAutoHyphens/>
        <w:spacing w:after="60" w:line="240" w:lineRule="auto"/>
        <w:jc w:val="both"/>
        <w:rPr>
          <w:rFonts w:ascii="Times New Roman" w:hAnsi="Times New Roman"/>
          <w:color w:val="auto"/>
          <w:sz w:val="24"/>
          <w:lang w:eastAsia="ar-SA"/>
        </w:rPr>
      </w:pPr>
    </w:p>
    <w:p w14:paraId="2A154A7B" w14:textId="77777777" w:rsidR="00E20538" w:rsidRPr="00A77686" w:rsidRDefault="000C026E" w:rsidP="000C026E">
      <w:pPr>
        <w:tabs>
          <w:tab w:val="left" w:pos="6123"/>
        </w:tabs>
        <w:suppressAutoHyphens/>
        <w:spacing w:after="60" w:line="240" w:lineRule="auto"/>
        <w:jc w:val="both"/>
        <w:rPr>
          <w:rFonts w:ascii="Times New Roman" w:hAnsi="Times New Roman"/>
          <w:color w:val="auto"/>
          <w:sz w:val="24"/>
          <w:lang w:eastAsia="ar-SA"/>
        </w:rPr>
      </w:pPr>
      <w:r>
        <w:rPr>
          <w:rFonts w:ascii="Times New Roman" w:hAnsi="Times New Roman"/>
          <w:color w:val="auto"/>
          <w:sz w:val="24"/>
          <w:lang w:eastAsia="ar-SA"/>
        </w:rPr>
        <w:tab/>
      </w:r>
    </w:p>
    <w:p w14:paraId="0DD708F5" w14:textId="77777777" w:rsidR="00E20538" w:rsidRDefault="00E20538" w:rsidP="00E20538">
      <w:pPr>
        <w:suppressAutoHyphens/>
        <w:spacing w:after="60" w:line="240" w:lineRule="auto"/>
        <w:ind w:left="9926" w:firstLine="4"/>
        <w:rPr>
          <w:rFonts w:asciiTheme="minorHAnsi" w:hAnsiTheme="minorHAnsi"/>
          <w:color w:val="auto"/>
          <w:sz w:val="18"/>
          <w:szCs w:val="18"/>
          <w:lang w:eastAsia="ar-SA"/>
        </w:rPr>
      </w:pPr>
      <w:r>
        <w:rPr>
          <w:rFonts w:asciiTheme="minorHAnsi" w:hAnsiTheme="minorHAnsi"/>
          <w:color w:val="auto"/>
          <w:sz w:val="18"/>
          <w:szCs w:val="18"/>
          <w:lang w:eastAsia="ar-SA"/>
        </w:rPr>
        <w:t>……………………………………….</w:t>
      </w:r>
    </w:p>
    <w:p w14:paraId="0D7F624B" w14:textId="77777777" w:rsidR="00F65063" w:rsidRPr="008D0608" w:rsidRDefault="00767202" w:rsidP="008D0608">
      <w:pPr>
        <w:suppressAutoHyphens/>
        <w:spacing w:after="60" w:line="240" w:lineRule="auto"/>
        <w:ind w:left="8508" w:firstLine="709"/>
        <w:rPr>
          <w:rFonts w:asciiTheme="minorHAnsi" w:hAnsiTheme="minorHAnsi"/>
          <w:color w:val="auto"/>
          <w:sz w:val="18"/>
          <w:szCs w:val="18"/>
          <w:lang w:eastAsia="ar-SA"/>
        </w:rPr>
      </w:pPr>
      <w:r w:rsidRPr="00E20538">
        <w:rPr>
          <w:rFonts w:asciiTheme="minorHAnsi" w:hAnsiTheme="minorHAnsi"/>
          <w:color w:val="auto"/>
          <w:sz w:val="18"/>
          <w:szCs w:val="18"/>
          <w:lang w:eastAsia="ar-SA"/>
        </w:rPr>
        <w:t>(Imię i Nazwisko osoby sporządzającej zestawienie)</w:t>
      </w:r>
    </w:p>
    <w:sectPr w:rsidR="00F65063" w:rsidRPr="008D0608" w:rsidSect="00B330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560" w:bottom="991" w:left="1985" w:header="992" w:footer="7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15B27" w14:textId="77777777" w:rsidR="00094971" w:rsidRDefault="00094971" w:rsidP="001C34EF">
      <w:r>
        <w:separator/>
      </w:r>
    </w:p>
  </w:endnote>
  <w:endnote w:type="continuationSeparator" w:id="0">
    <w:p w14:paraId="135D1A3D" w14:textId="77777777" w:rsidR="00094971" w:rsidRDefault="00094971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9F0D9" w14:textId="77777777" w:rsidR="00C46AF9" w:rsidRDefault="00C46A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4831" w14:textId="77777777" w:rsidR="00C46AF9" w:rsidRDefault="00C46AF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BEDB1" w14:textId="77777777" w:rsidR="00A90097" w:rsidRPr="00A81CDA" w:rsidRDefault="00A90097" w:rsidP="00A81CDA">
    <w:pPr>
      <w:pStyle w:val="Stopka"/>
      <w:tabs>
        <w:tab w:val="clear" w:pos="9072"/>
        <w:tab w:val="right" w:pos="11340"/>
      </w:tabs>
      <w:spacing w:after="60" w:line="240" w:lineRule="auto"/>
      <w:ind w:right="-34"/>
      <w:jc w:val="both"/>
      <w:rPr>
        <w:color w:val="17365D" w:themeColor="text2" w:themeShade="BF"/>
        <w:spacing w:val="2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E57F7" w14:textId="77777777" w:rsidR="00094971" w:rsidRDefault="00094971" w:rsidP="001C34EF">
      <w:r>
        <w:separator/>
      </w:r>
    </w:p>
  </w:footnote>
  <w:footnote w:type="continuationSeparator" w:id="0">
    <w:p w14:paraId="4B13934D" w14:textId="77777777" w:rsidR="00094971" w:rsidRDefault="00094971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86625" w14:textId="3298100D" w:rsidR="00C46AF9" w:rsidRDefault="00534E9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80768" behindDoc="0" locked="0" layoutInCell="1" allowOverlap="1" wp14:anchorId="0EAC8842" wp14:editId="2030F93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84175"/>
              <wp:effectExtent l="0" t="0" r="0" b="15875"/>
              <wp:wrapNone/>
              <wp:docPr id="1332965525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C3E376" w14:textId="63FA1343" w:rsidR="00534E90" w:rsidRPr="00534E90" w:rsidRDefault="00534E90" w:rsidP="00534E90">
                          <w:pPr>
                            <w:rPr>
                              <w:rFonts w:eastAsia="Calibri" w:cs="Calibri"/>
                              <w:noProof/>
                              <w:color w:val="008000"/>
                              <w:sz w:val="20"/>
                            </w:rPr>
                          </w:pPr>
                          <w:r w:rsidRPr="00534E90">
                            <w:rPr>
                              <w:rFonts w:eastAsia="Calibri" w:cs="Calibri"/>
                              <w:noProof/>
                              <w:color w:val="008000"/>
                              <w:sz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AC884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30.25pt;z-index:25168076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46C3E376" w14:textId="63FA1343" w:rsidR="00534E90" w:rsidRPr="00534E90" w:rsidRDefault="00534E90" w:rsidP="00534E90">
                    <w:pPr>
                      <w:rPr>
                        <w:rFonts w:eastAsia="Calibri" w:cs="Calibri"/>
                        <w:noProof/>
                        <w:color w:val="008000"/>
                        <w:sz w:val="20"/>
                      </w:rPr>
                    </w:pPr>
                    <w:r w:rsidRPr="00534E90">
                      <w:rPr>
                        <w:rFonts w:eastAsia="Calibri" w:cs="Calibri"/>
                        <w:noProof/>
                        <w:color w:val="008000"/>
                        <w:sz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21419" w14:textId="65A8967D" w:rsidR="00DB177F" w:rsidRPr="00594561" w:rsidRDefault="00534E90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  <w:r>
      <w:rPr>
        <w:b/>
        <w:noProof/>
        <w:color w:val="707173"/>
        <w:sz w:val="18"/>
        <w:szCs w:val="18"/>
      </w:rPr>
      <mc:AlternateContent>
        <mc:Choice Requires="wps">
          <w:drawing>
            <wp:anchor distT="0" distB="0" distL="0" distR="0" simplePos="0" relativeHeight="251681792" behindDoc="0" locked="0" layoutInCell="1" allowOverlap="1" wp14:anchorId="0FA22024" wp14:editId="22E59D0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84175"/>
              <wp:effectExtent l="0" t="0" r="0" b="15875"/>
              <wp:wrapNone/>
              <wp:docPr id="1558228360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677EBA" w14:textId="1575796B" w:rsidR="00534E90" w:rsidRPr="00534E90" w:rsidRDefault="00534E90" w:rsidP="00534E90">
                          <w:pPr>
                            <w:rPr>
                              <w:rFonts w:eastAsia="Calibri" w:cs="Calibri"/>
                              <w:noProof/>
                              <w:color w:val="008000"/>
                              <w:sz w:val="20"/>
                            </w:rPr>
                          </w:pPr>
                          <w:r w:rsidRPr="00534E90">
                            <w:rPr>
                              <w:rFonts w:eastAsia="Calibri" w:cs="Calibri"/>
                              <w:noProof/>
                              <w:color w:val="008000"/>
                              <w:sz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22024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margin-left:113.95pt;margin-top:0;width:165.15pt;height:30.25pt;z-index:25168179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58677EBA" w14:textId="1575796B" w:rsidR="00534E90" w:rsidRPr="00534E90" w:rsidRDefault="00534E90" w:rsidP="00534E90">
                    <w:pPr>
                      <w:rPr>
                        <w:rFonts w:eastAsia="Calibri" w:cs="Calibri"/>
                        <w:noProof/>
                        <w:color w:val="008000"/>
                        <w:sz w:val="20"/>
                      </w:rPr>
                    </w:pPr>
                    <w:r w:rsidRPr="00534E90">
                      <w:rPr>
                        <w:rFonts w:eastAsia="Calibri" w:cs="Calibri"/>
                        <w:noProof/>
                        <w:color w:val="008000"/>
                        <w:sz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78B94" w14:textId="2AE9C220" w:rsidR="008D0608" w:rsidRPr="008D0608" w:rsidRDefault="00534E90" w:rsidP="008D0608">
    <w:pPr>
      <w:pStyle w:val="ImiNazwisko"/>
      <w:spacing w:before="0"/>
      <w:rPr>
        <w:noProof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79744" behindDoc="0" locked="0" layoutInCell="1" allowOverlap="1" wp14:anchorId="64C90E9A" wp14:editId="55CC62B1">
              <wp:simplePos x="1257300" y="628650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84175"/>
              <wp:effectExtent l="0" t="0" r="0" b="15875"/>
              <wp:wrapNone/>
              <wp:docPr id="976181097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B2534E" w14:textId="533295D3" w:rsidR="00534E90" w:rsidRPr="00534E90" w:rsidRDefault="00534E90" w:rsidP="00534E90">
                          <w:pPr>
                            <w:rPr>
                              <w:rFonts w:eastAsia="Calibri" w:cs="Calibri"/>
                              <w:noProof/>
                              <w:color w:val="008000"/>
                              <w:sz w:val="20"/>
                            </w:rPr>
                          </w:pPr>
                          <w:r w:rsidRPr="00534E90">
                            <w:rPr>
                              <w:rFonts w:eastAsia="Calibri" w:cs="Calibri"/>
                              <w:noProof/>
                              <w:color w:val="008000"/>
                              <w:sz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C90E9A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margin-left:113.95pt;margin-top:0;width:165.15pt;height:30.25pt;z-index:25167974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0BB2534E" w14:textId="533295D3" w:rsidR="00534E90" w:rsidRPr="00534E90" w:rsidRDefault="00534E90" w:rsidP="00534E90">
                    <w:pPr>
                      <w:rPr>
                        <w:rFonts w:eastAsia="Calibri" w:cs="Calibri"/>
                        <w:noProof/>
                        <w:color w:val="008000"/>
                        <w:sz w:val="20"/>
                      </w:rPr>
                    </w:pPr>
                    <w:r w:rsidRPr="00534E90">
                      <w:rPr>
                        <w:rFonts w:eastAsia="Calibri" w:cs="Calibri"/>
                        <w:noProof/>
                        <w:color w:val="008000"/>
                        <w:sz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b w:val="0"/>
        </w:rPr>
        <w:id w:val="-834997747"/>
        <w:docPartObj>
          <w:docPartGallery w:val="Page Numbers (Margins)"/>
          <w:docPartUnique/>
        </w:docPartObj>
      </w:sdtPr>
      <w:sdtContent/>
    </w:sdt>
    <w:r w:rsidR="008D0608" w:rsidRPr="008D0608">
      <w:rPr>
        <w:noProof/>
      </w:rPr>
      <w:drawing>
        <wp:anchor distT="0" distB="0" distL="114300" distR="114300" simplePos="0" relativeHeight="251678720" behindDoc="1" locked="0" layoutInCell="1" allowOverlap="1" wp14:anchorId="53ACD1E0" wp14:editId="27FC4DF3">
          <wp:simplePos x="0" y="0"/>
          <wp:positionH relativeFrom="column">
            <wp:posOffset>-1292505</wp:posOffset>
          </wp:positionH>
          <wp:positionV relativeFrom="page">
            <wp:posOffset>347663</wp:posOffset>
          </wp:positionV>
          <wp:extent cx="1320725" cy="1007721"/>
          <wp:effectExtent l="0" t="0" r="0" b="2540"/>
          <wp:wrapNone/>
          <wp:docPr id="97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0725" cy="10077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D0608" w:rsidRPr="008D0608">
      <w:rPr>
        <w:noProof/>
      </w:rPr>
      <w:t>PGE Energia Ciepła S.A.</w:t>
    </w:r>
  </w:p>
  <w:p w14:paraId="68327359" w14:textId="71FEBE9F" w:rsidR="008D0608" w:rsidRPr="008D0608" w:rsidRDefault="008D0608" w:rsidP="008D0608">
    <w:pPr>
      <w:tabs>
        <w:tab w:val="center" w:pos="4536"/>
        <w:tab w:val="right" w:pos="9072"/>
      </w:tabs>
      <w:spacing w:line="240" w:lineRule="auto"/>
      <w:rPr>
        <w:rFonts w:ascii="Trebuchet MS" w:hAnsi="Trebuchet MS"/>
        <w:b/>
        <w:color w:val="707173"/>
        <w:sz w:val="18"/>
        <w:szCs w:val="18"/>
        <w:lang w:eastAsia="x-none"/>
      </w:rPr>
    </w:pPr>
    <w:r w:rsidRPr="008D0608">
      <w:rPr>
        <w:rFonts w:ascii="Trebuchet MS" w:hAnsi="Trebuchet MS"/>
        <w:b/>
        <w:color w:val="707173"/>
        <w:sz w:val="18"/>
        <w:szCs w:val="18"/>
        <w:lang w:eastAsia="x-none"/>
      </w:rPr>
      <w:t xml:space="preserve">Oddział Elektrociepłownia w Lublinie </w:t>
    </w:r>
  </w:p>
  <w:p w14:paraId="727FFB37" w14:textId="77777777" w:rsidR="008D0608" w:rsidRPr="008D0608" w:rsidRDefault="008D0608" w:rsidP="008D0608">
    <w:pPr>
      <w:tabs>
        <w:tab w:val="center" w:pos="4536"/>
        <w:tab w:val="right" w:pos="9072"/>
      </w:tabs>
      <w:spacing w:line="240" w:lineRule="auto"/>
      <w:rPr>
        <w:rFonts w:ascii="Trebuchet MS" w:hAnsi="Trebuchet MS"/>
        <w:color w:val="707173"/>
        <w:sz w:val="18"/>
        <w:szCs w:val="18"/>
        <w:lang w:eastAsia="x-none"/>
      </w:rPr>
    </w:pPr>
    <w:r w:rsidRPr="008D0608">
      <w:rPr>
        <w:rFonts w:ascii="Trebuchet MS" w:hAnsi="Trebuchet MS"/>
        <w:color w:val="707173"/>
        <w:sz w:val="18"/>
        <w:szCs w:val="18"/>
        <w:lang w:eastAsia="x-none"/>
      </w:rPr>
      <w:t>ul. Inżynierska 4, 20-484 Lublin</w:t>
    </w:r>
  </w:p>
  <w:p w14:paraId="32D55DAC" w14:textId="77777777" w:rsidR="008D0608" w:rsidRPr="008D0608" w:rsidRDefault="008D0608" w:rsidP="008D0608">
    <w:pPr>
      <w:tabs>
        <w:tab w:val="center" w:pos="4536"/>
        <w:tab w:val="right" w:pos="9072"/>
      </w:tabs>
      <w:spacing w:line="240" w:lineRule="auto"/>
      <w:rPr>
        <w:rFonts w:ascii="Trebuchet MS" w:hAnsi="Trebuchet MS"/>
        <w:color w:val="707173"/>
        <w:sz w:val="14"/>
        <w:szCs w:val="14"/>
        <w:lang w:eastAsia="x-none"/>
      </w:rPr>
    </w:pPr>
  </w:p>
  <w:p w14:paraId="3E777084" w14:textId="77777777" w:rsidR="008D0608" w:rsidRPr="008D0608" w:rsidRDefault="008D0608" w:rsidP="008D0608">
    <w:pPr>
      <w:tabs>
        <w:tab w:val="center" w:pos="4536"/>
        <w:tab w:val="right" w:pos="9072"/>
      </w:tabs>
      <w:spacing w:line="240" w:lineRule="auto"/>
      <w:rPr>
        <w:rFonts w:ascii="Trebuchet MS" w:hAnsi="Trebuchet MS"/>
        <w:color w:val="707173"/>
        <w:sz w:val="14"/>
        <w:szCs w:val="14"/>
        <w:lang w:eastAsia="x-none"/>
      </w:rPr>
    </w:pPr>
    <w:r w:rsidRPr="008D0608">
      <w:rPr>
        <w:rFonts w:ascii="Trebuchet MS" w:hAnsi="Trebuchet MS"/>
        <w:color w:val="707173"/>
        <w:sz w:val="14"/>
        <w:szCs w:val="14"/>
        <w:lang w:eastAsia="x-none"/>
      </w:rPr>
      <w:t>tel.: (+48) 81 744 40 21; (+48) 81 470 61 00</w:t>
    </w:r>
  </w:p>
  <w:p w14:paraId="07245A6A" w14:textId="77777777" w:rsidR="00DB177F" w:rsidRDefault="00DB177F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18AD3B8C" w14:textId="77777777" w:rsidR="00DB177F" w:rsidRDefault="00DB177F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48D235B0" w14:textId="77777777" w:rsidR="00DB177F" w:rsidRDefault="00DB177F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436273E2" w14:textId="0009AA5F" w:rsidR="00DB177F" w:rsidRDefault="00DB177F" w:rsidP="00E20538">
    <w:pPr>
      <w:pStyle w:val="Nagwek"/>
      <w:tabs>
        <w:tab w:val="clear" w:pos="4536"/>
        <w:tab w:val="clear" w:pos="9072"/>
        <w:tab w:val="left" w:pos="1193"/>
      </w:tabs>
      <w:spacing w:before="80" w:line="240" w:lineRule="auto"/>
      <w:jc w:val="right"/>
      <w:rPr>
        <w:b/>
        <w:color w:val="707173"/>
        <w:sz w:val="18"/>
        <w:szCs w:val="18"/>
      </w:rPr>
    </w:pPr>
    <w:r>
      <w:rPr>
        <w:b/>
        <w:color w:val="707173"/>
        <w:sz w:val="18"/>
        <w:szCs w:val="18"/>
      </w:rPr>
      <w:tab/>
    </w:r>
    <w:r w:rsidR="0042221B">
      <w:rPr>
        <w:b/>
        <w:color w:val="707173"/>
        <w:sz w:val="18"/>
        <w:szCs w:val="18"/>
      </w:rPr>
      <w:t xml:space="preserve">Załącznik nr </w:t>
    </w:r>
    <w:r w:rsidR="00461AB7">
      <w:rPr>
        <w:b/>
        <w:color w:val="707173"/>
        <w:sz w:val="18"/>
        <w:szCs w:val="18"/>
      </w:rPr>
      <w:t>4</w:t>
    </w:r>
    <w:r w:rsidR="00F71413">
      <w:rPr>
        <w:b/>
        <w:color w:val="707173"/>
        <w:sz w:val="18"/>
        <w:szCs w:val="18"/>
      </w:rPr>
      <w:t xml:space="preserve"> do </w:t>
    </w:r>
    <w:r w:rsidR="008E5073">
      <w:rPr>
        <w:b/>
        <w:color w:val="707173"/>
        <w:sz w:val="18"/>
        <w:szCs w:val="18"/>
      </w:rPr>
      <w:t>OPZ</w:t>
    </w:r>
    <w:r w:rsidR="00E20538" w:rsidRPr="00E20538">
      <w:rPr>
        <w:b/>
        <w:color w:val="707173"/>
        <w:sz w:val="18"/>
        <w:szCs w:val="18"/>
      </w:rPr>
      <w:t xml:space="preserve"> -</w:t>
    </w:r>
    <w:r w:rsidR="00BE1843">
      <w:rPr>
        <w:b/>
        <w:color w:val="707173"/>
        <w:sz w:val="18"/>
        <w:szCs w:val="18"/>
      </w:rPr>
      <w:t xml:space="preserve"> </w:t>
    </w:r>
    <w:r w:rsidR="00E20538" w:rsidRPr="00E20538">
      <w:rPr>
        <w:b/>
        <w:color w:val="707173"/>
        <w:sz w:val="18"/>
        <w:szCs w:val="18"/>
      </w:rPr>
      <w:t>Zestawienie odpadów</w:t>
    </w:r>
  </w:p>
  <w:p w14:paraId="330481DD" w14:textId="77777777" w:rsidR="00DB177F" w:rsidRDefault="00DB17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559AB"/>
    <w:multiLevelType w:val="multilevel"/>
    <w:tmpl w:val="5914D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AC3CE6"/>
    <w:multiLevelType w:val="hybridMultilevel"/>
    <w:tmpl w:val="DA4E5C24"/>
    <w:lvl w:ilvl="0" w:tplc="24E858B8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07B97D4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D64190"/>
    <w:multiLevelType w:val="hybridMultilevel"/>
    <w:tmpl w:val="9EACD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71CD2"/>
    <w:multiLevelType w:val="hybridMultilevel"/>
    <w:tmpl w:val="D65C1C4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06563"/>
    <w:multiLevelType w:val="hybridMultilevel"/>
    <w:tmpl w:val="966AFE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92CC0"/>
    <w:multiLevelType w:val="hybridMultilevel"/>
    <w:tmpl w:val="C80299E0"/>
    <w:lvl w:ilvl="0" w:tplc="4E98A15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24563B5B"/>
    <w:multiLevelType w:val="multilevel"/>
    <w:tmpl w:val="C23AB6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8044C96"/>
    <w:multiLevelType w:val="hybridMultilevel"/>
    <w:tmpl w:val="9F54F6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8B538B"/>
    <w:multiLevelType w:val="hybridMultilevel"/>
    <w:tmpl w:val="7FDC9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42438"/>
    <w:multiLevelType w:val="hybridMultilevel"/>
    <w:tmpl w:val="08A4BBE8"/>
    <w:lvl w:ilvl="0" w:tplc="2C24ACE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82BC1"/>
    <w:multiLevelType w:val="multilevel"/>
    <w:tmpl w:val="0A269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5055102"/>
    <w:multiLevelType w:val="hybridMultilevel"/>
    <w:tmpl w:val="550070DA"/>
    <w:lvl w:ilvl="0" w:tplc="DC00746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3C7B6E7F"/>
    <w:multiLevelType w:val="hybridMultilevel"/>
    <w:tmpl w:val="C2EC70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64A37"/>
    <w:multiLevelType w:val="hybridMultilevel"/>
    <w:tmpl w:val="FEBAB81C"/>
    <w:lvl w:ilvl="0" w:tplc="EBA22A30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45435821"/>
    <w:multiLevelType w:val="hybridMultilevel"/>
    <w:tmpl w:val="892A99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4583C"/>
    <w:multiLevelType w:val="multilevel"/>
    <w:tmpl w:val="748A54D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7" w15:restartNumberingAfterBreak="0">
    <w:nsid w:val="4D614C5E"/>
    <w:multiLevelType w:val="multilevel"/>
    <w:tmpl w:val="089450C2"/>
    <w:lvl w:ilvl="0">
      <w:start w:val="1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8" w15:restartNumberingAfterBreak="0">
    <w:nsid w:val="4ECF20E7"/>
    <w:multiLevelType w:val="hybridMultilevel"/>
    <w:tmpl w:val="B2D2A3CC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2166E75"/>
    <w:multiLevelType w:val="multilevel"/>
    <w:tmpl w:val="BBDC9E8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4AD35CE"/>
    <w:multiLevelType w:val="multilevel"/>
    <w:tmpl w:val="9236990E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88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9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3" w:hanging="1440"/>
      </w:pPr>
      <w:rPr>
        <w:rFonts w:hint="default"/>
      </w:rPr>
    </w:lvl>
  </w:abstractNum>
  <w:abstractNum w:abstractNumId="21" w15:restartNumberingAfterBreak="0">
    <w:nsid w:val="54B278D0"/>
    <w:multiLevelType w:val="hybridMultilevel"/>
    <w:tmpl w:val="886E50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52446"/>
    <w:multiLevelType w:val="hybridMultilevel"/>
    <w:tmpl w:val="E222DDBC"/>
    <w:lvl w:ilvl="0" w:tplc="0415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0CF215B"/>
    <w:multiLevelType w:val="multilevel"/>
    <w:tmpl w:val="CEC8814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4" w15:restartNumberingAfterBreak="0">
    <w:nsid w:val="640B41C9"/>
    <w:multiLevelType w:val="hybridMultilevel"/>
    <w:tmpl w:val="35B49510"/>
    <w:lvl w:ilvl="0" w:tplc="77FC597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2903328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5A3F40"/>
    <w:multiLevelType w:val="multilevel"/>
    <w:tmpl w:val="525C1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17365D" w:themeColor="text2" w:themeShade="BF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Arial" w:hAnsi="Arial" w:cs="Arial" w:hint="default"/>
        <w:b w:val="0"/>
        <w:i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26" w15:restartNumberingAfterBreak="0">
    <w:nsid w:val="690D76A5"/>
    <w:multiLevelType w:val="multilevel"/>
    <w:tmpl w:val="A92ECA2E"/>
    <w:lvl w:ilvl="0">
      <w:start w:val="1"/>
      <w:numFmt w:val="decimal"/>
      <w:pStyle w:val="PGEdata"/>
      <w:lvlText w:val="%1."/>
      <w:lvlJc w:val="left"/>
      <w:pPr>
        <w:ind w:left="360" w:hanging="360"/>
      </w:pPr>
      <w:rPr>
        <w:rFonts w:asciiTheme="minorHAnsi" w:eastAsia="Times New Roman" w:hAnsiTheme="minorHAnsi" w:cs="Arial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6C1065AF"/>
    <w:multiLevelType w:val="multilevel"/>
    <w:tmpl w:val="7932DB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1033E8A"/>
    <w:multiLevelType w:val="multilevel"/>
    <w:tmpl w:val="CC00949C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b w:val="0"/>
        <w:i w:val="0"/>
      </w:rPr>
    </w:lvl>
  </w:abstractNum>
  <w:abstractNum w:abstractNumId="29" w15:restartNumberingAfterBreak="0">
    <w:nsid w:val="7DD82256"/>
    <w:multiLevelType w:val="hybridMultilevel"/>
    <w:tmpl w:val="48266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53818">
    <w:abstractNumId w:val="21"/>
  </w:num>
  <w:num w:numId="2" w16cid:durableId="2054235942">
    <w:abstractNumId w:val="11"/>
  </w:num>
  <w:num w:numId="3" w16cid:durableId="1835409731">
    <w:abstractNumId w:val="18"/>
  </w:num>
  <w:num w:numId="4" w16cid:durableId="236325682">
    <w:abstractNumId w:val="4"/>
  </w:num>
  <w:num w:numId="5" w16cid:durableId="707030214">
    <w:abstractNumId w:val="10"/>
  </w:num>
  <w:num w:numId="6" w16cid:durableId="112139291">
    <w:abstractNumId w:val="10"/>
    <w:lvlOverride w:ilvl="0">
      <w:startOverride w:val="1"/>
    </w:lvlOverride>
  </w:num>
  <w:num w:numId="7" w16cid:durableId="664359099">
    <w:abstractNumId w:val="26"/>
  </w:num>
  <w:num w:numId="8" w16cid:durableId="1427385276">
    <w:abstractNumId w:val="2"/>
  </w:num>
  <w:num w:numId="9" w16cid:durableId="776601640">
    <w:abstractNumId w:val="23"/>
  </w:num>
  <w:num w:numId="10" w16cid:durableId="577178066">
    <w:abstractNumId w:val="9"/>
  </w:num>
  <w:num w:numId="11" w16cid:durableId="935287182">
    <w:abstractNumId w:val="8"/>
  </w:num>
  <w:num w:numId="12" w16cid:durableId="885871439">
    <w:abstractNumId w:val="27"/>
  </w:num>
  <w:num w:numId="13" w16cid:durableId="1408183356">
    <w:abstractNumId w:val="0"/>
  </w:num>
  <w:num w:numId="14" w16cid:durableId="1599438004">
    <w:abstractNumId w:val="5"/>
  </w:num>
  <w:num w:numId="15" w16cid:durableId="1204486852">
    <w:abstractNumId w:val="20"/>
  </w:num>
  <w:num w:numId="16" w16cid:durableId="16286645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77019390">
    <w:abstractNumId w:val="3"/>
  </w:num>
  <w:num w:numId="18" w16cid:durableId="1849713411">
    <w:abstractNumId w:val="13"/>
  </w:num>
  <w:num w:numId="19" w16cid:durableId="1187255208">
    <w:abstractNumId w:val="29"/>
  </w:num>
  <w:num w:numId="20" w16cid:durableId="1348865525">
    <w:abstractNumId w:val="6"/>
  </w:num>
  <w:num w:numId="21" w16cid:durableId="666443005">
    <w:abstractNumId w:val="7"/>
  </w:num>
  <w:num w:numId="22" w16cid:durableId="2094812807">
    <w:abstractNumId w:val="19"/>
  </w:num>
  <w:num w:numId="23" w16cid:durableId="1042513440">
    <w:abstractNumId w:val="1"/>
  </w:num>
  <w:num w:numId="24" w16cid:durableId="1643193964">
    <w:abstractNumId w:val="25"/>
  </w:num>
  <w:num w:numId="25" w16cid:durableId="1491599698">
    <w:abstractNumId w:val="12"/>
  </w:num>
  <w:num w:numId="26" w16cid:durableId="506595947">
    <w:abstractNumId w:val="14"/>
  </w:num>
  <w:num w:numId="27" w16cid:durableId="1191727851">
    <w:abstractNumId w:val="24"/>
  </w:num>
  <w:num w:numId="28" w16cid:durableId="578058711">
    <w:abstractNumId w:val="22"/>
  </w:num>
  <w:num w:numId="29" w16cid:durableId="410009823">
    <w:abstractNumId w:val="16"/>
  </w:num>
  <w:num w:numId="30" w16cid:durableId="296767747">
    <w:abstractNumId w:val="17"/>
  </w:num>
  <w:num w:numId="31" w16cid:durableId="175932338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l-PL" w:vendorID="12" w:dllVersion="512" w:checkStyle="1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480"/>
    <w:rsid w:val="00010F60"/>
    <w:rsid w:val="00017F74"/>
    <w:rsid w:val="00020D53"/>
    <w:rsid w:val="00022D98"/>
    <w:rsid w:val="000313A6"/>
    <w:rsid w:val="0003229A"/>
    <w:rsid w:val="00057084"/>
    <w:rsid w:val="0007776D"/>
    <w:rsid w:val="0008105C"/>
    <w:rsid w:val="00087B81"/>
    <w:rsid w:val="00090C9A"/>
    <w:rsid w:val="0009494B"/>
    <w:rsid w:val="00094971"/>
    <w:rsid w:val="000B0363"/>
    <w:rsid w:val="000B5063"/>
    <w:rsid w:val="000C026E"/>
    <w:rsid w:val="000C3713"/>
    <w:rsid w:val="000D1A58"/>
    <w:rsid w:val="000D6DD6"/>
    <w:rsid w:val="000D7921"/>
    <w:rsid w:val="000E07E4"/>
    <w:rsid w:val="000E1D58"/>
    <w:rsid w:val="000E5125"/>
    <w:rsid w:val="000E7913"/>
    <w:rsid w:val="000F2D40"/>
    <w:rsid w:val="000F3788"/>
    <w:rsid w:val="000F5E5A"/>
    <w:rsid w:val="001013BA"/>
    <w:rsid w:val="00102A59"/>
    <w:rsid w:val="00106274"/>
    <w:rsid w:val="0011132A"/>
    <w:rsid w:val="00117E3F"/>
    <w:rsid w:val="00120BB0"/>
    <w:rsid w:val="00122CCF"/>
    <w:rsid w:val="0013685A"/>
    <w:rsid w:val="001373E9"/>
    <w:rsid w:val="00137462"/>
    <w:rsid w:val="00137E3C"/>
    <w:rsid w:val="00145B14"/>
    <w:rsid w:val="00145D0B"/>
    <w:rsid w:val="00146474"/>
    <w:rsid w:val="00146D32"/>
    <w:rsid w:val="00147D1E"/>
    <w:rsid w:val="00152471"/>
    <w:rsid w:val="001635DA"/>
    <w:rsid w:val="00165190"/>
    <w:rsid w:val="00170A23"/>
    <w:rsid w:val="001711A9"/>
    <w:rsid w:val="00172B75"/>
    <w:rsid w:val="00180C37"/>
    <w:rsid w:val="001810C9"/>
    <w:rsid w:val="00185313"/>
    <w:rsid w:val="00195245"/>
    <w:rsid w:val="001A2189"/>
    <w:rsid w:val="001A6164"/>
    <w:rsid w:val="001A6F7E"/>
    <w:rsid w:val="001B145B"/>
    <w:rsid w:val="001B5228"/>
    <w:rsid w:val="001B7C18"/>
    <w:rsid w:val="001C34EF"/>
    <w:rsid w:val="001D2249"/>
    <w:rsid w:val="001D47CD"/>
    <w:rsid w:val="001E1D1C"/>
    <w:rsid w:val="001E701F"/>
    <w:rsid w:val="001F24BF"/>
    <w:rsid w:val="001F4E0A"/>
    <w:rsid w:val="00201969"/>
    <w:rsid w:val="002044EE"/>
    <w:rsid w:val="0021661E"/>
    <w:rsid w:val="00216BEF"/>
    <w:rsid w:val="00221742"/>
    <w:rsid w:val="002271CA"/>
    <w:rsid w:val="00231EE1"/>
    <w:rsid w:val="00233F81"/>
    <w:rsid w:val="002504FE"/>
    <w:rsid w:val="002506F0"/>
    <w:rsid w:val="00251DD8"/>
    <w:rsid w:val="0026084F"/>
    <w:rsid w:val="0026143A"/>
    <w:rsid w:val="002847C2"/>
    <w:rsid w:val="00296EA9"/>
    <w:rsid w:val="002B4231"/>
    <w:rsid w:val="002B79A2"/>
    <w:rsid w:val="002B7C06"/>
    <w:rsid w:val="002C033E"/>
    <w:rsid w:val="002C4F88"/>
    <w:rsid w:val="002C5A1E"/>
    <w:rsid w:val="002C7FA7"/>
    <w:rsid w:val="002D4E13"/>
    <w:rsid w:val="002E132F"/>
    <w:rsid w:val="002F798F"/>
    <w:rsid w:val="00310207"/>
    <w:rsid w:val="003148D7"/>
    <w:rsid w:val="00321D43"/>
    <w:rsid w:val="00326E12"/>
    <w:rsid w:val="00332CEB"/>
    <w:rsid w:val="003409F1"/>
    <w:rsid w:val="00345CA4"/>
    <w:rsid w:val="00346B5F"/>
    <w:rsid w:val="00355630"/>
    <w:rsid w:val="00357B2B"/>
    <w:rsid w:val="00366B37"/>
    <w:rsid w:val="00376F2F"/>
    <w:rsid w:val="00377856"/>
    <w:rsid w:val="0038574D"/>
    <w:rsid w:val="003866B2"/>
    <w:rsid w:val="003876B7"/>
    <w:rsid w:val="00390196"/>
    <w:rsid w:val="0039584E"/>
    <w:rsid w:val="003A6E8F"/>
    <w:rsid w:val="003B79E8"/>
    <w:rsid w:val="003C09B4"/>
    <w:rsid w:val="003D2096"/>
    <w:rsid w:val="003D626C"/>
    <w:rsid w:val="003E3ACF"/>
    <w:rsid w:val="003E55DA"/>
    <w:rsid w:val="003E73E4"/>
    <w:rsid w:val="003F1A82"/>
    <w:rsid w:val="003F55CA"/>
    <w:rsid w:val="003F645B"/>
    <w:rsid w:val="00402D7F"/>
    <w:rsid w:val="0040402E"/>
    <w:rsid w:val="0042221B"/>
    <w:rsid w:val="004262BA"/>
    <w:rsid w:val="00427DC2"/>
    <w:rsid w:val="004416C8"/>
    <w:rsid w:val="00453B23"/>
    <w:rsid w:val="004609CB"/>
    <w:rsid w:val="00461AB7"/>
    <w:rsid w:val="00464B37"/>
    <w:rsid w:val="00465137"/>
    <w:rsid w:val="00470044"/>
    <w:rsid w:val="004716FE"/>
    <w:rsid w:val="00471A5A"/>
    <w:rsid w:val="00474BB7"/>
    <w:rsid w:val="004778DE"/>
    <w:rsid w:val="00477988"/>
    <w:rsid w:val="004810E2"/>
    <w:rsid w:val="00487DF4"/>
    <w:rsid w:val="004913E3"/>
    <w:rsid w:val="004930EC"/>
    <w:rsid w:val="004940C0"/>
    <w:rsid w:val="004970DF"/>
    <w:rsid w:val="004A39D7"/>
    <w:rsid w:val="004A7633"/>
    <w:rsid w:val="004C4BB8"/>
    <w:rsid w:val="004D6D8C"/>
    <w:rsid w:val="004D7D5D"/>
    <w:rsid w:val="004E00F9"/>
    <w:rsid w:val="004E2DA0"/>
    <w:rsid w:val="004E5D95"/>
    <w:rsid w:val="004E7C18"/>
    <w:rsid w:val="004F358F"/>
    <w:rsid w:val="0050049E"/>
    <w:rsid w:val="0050101B"/>
    <w:rsid w:val="00504107"/>
    <w:rsid w:val="00504FB6"/>
    <w:rsid w:val="00511CAB"/>
    <w:rsid w:val="005142AA"/>
    <w:rsid w:val="00515967"/>
    <w:rsid w:val="005173FD"/>
    <w:rsid w:val="005205CA"/>
    <w:rsid w:val="005230BC"/>
    <w:rsid w:val="005301FB"/>
    <w:rsid w:val="00534E90"/>
    <w:rsid w:val="00545857"/>
    <w:rsid w:val="00546318"/>
    <w:rsid w:val="00550EFA"/>
    <w:rsid w:val="00552EFF"/>
    <w:rsid w:val="005543CA"/>
    <w:rsid w:val="0055565F"/>
    <w:rsid w:val="00561512"/>
    <w:rsid w:val="0056433C"/>
    <w:rsid w:val="0056548F"/>
    <w:rsid w:val="00570A0C"/>
    <w:rsid w:val="00571525"/>
    <w:rsid w:val="0057766B"/>
    <w:rsid w:val="00581C85"/>
    <w:rsid w:val="005859CF"/>
    <w:rsid w:val="00590476"/>
    <w:rsid w:val="0059429E"/>
    <w:rsid w:val="00594561"/>
    <w:rsid w:val="005950B4"/>
    <w:rsid w:val="005A0F5D"/>
    <w:rsid w:val="005A10CA"/>
    <w:rsid w:val="005A199E"/>
    <w:rsid w:val="005B0AD0"/>
    <w:rsid w:val="005B261F"/>
    <w:rsid w:val="005B3B2A"/>
    <w:rsid w:val="005B7295"/>
    <w:rsid w:val="005C32DB"/>
    <w:rsid w:val="005D130F"/>
    <w:rsid w:val="005E15B8"/>
    <w:rsid w:val="005E3CE9"/>
    <w:rsid w:val="005F0AD6"/>
    <w:rsid w:val="005F1D81"/>
    <w:rsid w:val="005F4726"/>
    <w:rsid w:val="006102DF"/>
    <w:rsid w:val="006115B1"/>
    <w:rsid w:val="006162D5"/>
    <w:rsid w:val="00621237"/>
    <w:rsid w:val="00621B85"/>
    <w:rsid w:val="006240AE"/>
    <w:rsid w:val="0062704E"/>
    <w:rsid w:val="006328E8"/>
    <w:rsid w:val="00644A2B"/>
    <w:rsid w:val="006464B7"/>
    <w:rsid w:val="00660ACF"/>
    <w:rsid w:val="00664167"/>
    <w:rsid w:val="006666C4"/>
    <w:rsid w:val="00667987"/>
    <w:rsid w:val="00675B4A"/>
    <w:rsid w:val="006774A4"/>
    <w:rsid w:val="0068172F"/>
    <w:rsid w:val="006A2259"/>
    <w:rsid w:val="006B080B"/>
    <w:rsid w:val="006B3A74"/>
    <w:rsid w:val="006C476B"/>
    <w:rsid w:val="006D3866"/>
    <w:rsid w:val="006E286F"/>
    <w:rsid w:val="006E3D7E"/>
    <w:rsid w:val="006E524D"/>
    <w:rsid w:val="006F3836"/>
    <w:rsid w:val="006F5034"/>
    <w:rsid w:val="0070692C"/>
    <w:rsid w:val="0070733B"/>
    <w:rsid w:val="007108E7"/>
    <w:rsid w:val="00712987"/>
    <w:rsid w:val="00727D23"/>
    <w:rsid w:val="00731E1B"/>
    <w:rsid w:val="00732FA9"/>
    <w:rsid w:val="007363A0"/>
    <w:rsid w:val="007463F0"/>
    <w:rsid w:val="00746F96"/>
    <w:rsid w:val="0075070B"/>
    <w:rsid w:val="00756B6F"/>
    <w:rsid w:val="0076629E"/>
    <w:rsid w:val="00767202"/>
    <w:rsid w:val="00770A90"/>
    <w:rsid w:val="0077281E"/>
    <w:rsid w:val="00774990"/>
    <w:rsid w:val="00780ACE"/>
    <w:rsid w:val="00791F7A"/>
    <w:rsid w:val="00793BC8"/>
    <w:rsid w:val="00796241"/>
    <w:rsid w:val="007A2707"/>
    <w:rsid w:val="007B1419"/>
    <w:rsid w:val="007B5858"/>
    <w:rsid w:val="007B7C15"/>
    <w:rsid w:val="007C1EA3"/>
    <w:rsid w:val="007D07C8"/>
    <w:rsid w:val="007D5A89"/>
    <w:rsid w:val="007E1162"/>
    <w:rsid w:val="007F21CC"/>
    <w:rsid w:val="007F6017"/>
    <w:rsid w:val="00801D01"/>
    <w:rsid w:val="0080211A"/>
    <w:rsid w:val="00812C8D"/>
    <w:rsid w:val="00813289"/>
    <w:rsid w:val="00817292"/>
    <w:rsid w:val="00817EF0"/>
    <w:rsid w:val="00821805"/>
    <w:rsid w:val="008279D1"/>
    <w:rsid w:val="0083194A"/>
    <w:rsid w:val="00832F3B"/>
    <w:rsid w:val="00834C1C"/>
    <w:rsid w:val="008359D4"/>
    <w:rsid w:val="00835FE8"/>
    <w:rsid w:val="00856DBB"/>
    <w:rsid w:val="008627A7"/>
    <w:rsid w:val="00862A78"/>
    <w:rsid w:val="00865629"/>
    <w:rsid w:val="00866C03"/>
    <w:rsid w:val="00867244"/>
    <w:rsid w:val="00874AF5"/>
    <w:rsid w:val="00875AD6"/>
    <w:rsid w:val="008811B3"/>
    <w:rsid w:val="00890AEF"/>
    <w:rsid w:val="00893DFF"/>
    <w:rsid w:val="008A1B50"/>
    <w:rsid w:val="008A2AE4"/>
    <w:rsid w:val="008B3D4F"/>
    <w:rsid w:val="008C0569"/>
    <w:rsid w:val="008C12AF"/>
    <w:rsid w:val="008C3677"/>
    <w:rsid w:val="008C4B2F"/>
    <w:rsid w:val="008C5FDC"/>
    <w:rsid w:val="008C74E3"/>
    <w:rsid w:val="008D0608"/>
    <w:rsid w:val="008D3512"/>
    <w:rsid w:val="008E5073"/>
    <w:rsid w:val="008E62AA"/>
    <w:rsid w:val="008E70A0"/>
    <w:rsid w:val="008F29C6"/>
    <w:rsid w:val="008F5109"/>
    <w:rsid w:val="009015AA"/>
    <w:rsid w:val="009038E1"/>
    <w:rsid w:val="009067E9"/>
    <w:rsid w:val="0092453F"/>
    <w:rsid w:val="00930B89"/>
    <w:rsid w:val="009315AF"/>
    <w:rsid w:val="00932AD8"/>
    <w:rsid w:val="00937E00"/>
    <w:rsid w:val="00940340"/>
    <w:rsid w:val="009419ED"/>
    <w:rsid w:val="009438B8"/>
    <w:rsid w:val="0095451F"/>
    <w:rsid w:val="009751F1"/>
    <w:rsid w:val="00985AE7"/>
    <w:rsid w:val="009A5920"/>
    <w:rsid w:val="009B2BA1"/>
    <w:rsid w:val="009B3A50"/>
    <w:rsid w:val="009B4BE9"/>
    <w:rsid w:val="009B68FE"/>
    <w:rsid w:val="009C0E37"/>
    <w:rsid w:val="009C3E8B"/>
    <w:rsid w:val="009D4376"/>
    <w:rsid w:val="009D508C"/>
    <w:rsid w:val="009D57F1"/>
    <w:rsid w:val="009D79A0"/>
    <w:rsid w:val="009E0001"/>
    <w:rsid w:val="009E2728"/>
    <w:rsid w:val="009F1C61"/>
    <w:rsid w:val="009F3292"/>
    <w:rsid w:val="009F4E6E"/>
    <w:rsid w:val="00A01A14"/>
    <w:rsid w:val="00A10653"/>
    <w:rsid w:val="00A227DA"/>
    <w:rsid w:val="00A236FA"/>
    <w:rsid w:val="00A272B7"/>
    <w:rsid w:val="00A33C62"/>
    <w:rsid w:val="00A367BB"/>
    <w:rsid w:val="00A37935"/>
    <w:rsid w:val="00A37F75"/>
    <w:rsid w:val="00A41E6E"/>
    <w:rsid w:val="00A45195"/>
    <w:rsid w:val="00A50975"/>
    <w:rsid w:val="00A54486"/>
    <w:rsid w:val="00A545F7"/>
    <w:rsid w:val="00A56BB9"/>
    <w:rsid w:val="00A57F64"/>
    <w:rsid w:val="00A64968"/>
    <w:rsid w:val="00A65E90"/>
    <w:rsid w:val="00A7579D"/>
    <w:rsid w:val="00A773B9"/>
    <w:rsid w:val="00A77686"/>
    <w:rsid w:val="00A81CDA"/>
    <w:rsid w:val="00A90097"/>
    <w:rsid w:val="00A911C5"/>
    <w:rsid w:val="00A92017"/>
    <w:rsid w:val="00AA2C6E"/>
    <w:rsid w:val="00AB0A57"/>
    <w:rsid w:val="00AB38C3"/>
    <w:rsid w:val="00AB3B0B"/>
    <w:rsid w:val="00AB6BEA"/>
    <w:rsid w:val="00AC5BEF"/>
    <w:rsid w:val="00AE3EF3"/>
    <w:rsid w:val="00AF2D04"/>
    <w:rsid w:val="00B02B1E"/>
    <w:rsid w:val="00B05998"/>
    <w:rsid w:val="00B1013F"/>
    <w:rsid w:val="00B12A5C"/>
    <w:rsid w:val="00B1417A"/>
    <w:rsid w:val="00B22910"/>
    <w:rsid w:val="00B2391E"/>
    <w:rsid w:val="00B3304A"/>
    <w:rsid w:val="00B415B4"/>
    <w:rsid w:val="00B453BA"/>
    <w:rsid w:val="00B46723"/>
    <w:rsid w:val="00B50003"/>
    <w:rsid w:val="00B54A08"/>
    <w:rsid w:val="00B5711B"/>
    <w:rsid w:val="00B64066"/>
    <w:rsid w:val="00B820F4"/>
    <w:rsid w:val="00B84DF1"/>
    <w:rsid w:val="00B87A82"/>
    <w:rsid w:val="00B94BA1"/>
    <w:rsid w:val="00BA0EFD"/>
    <w:rsid w:val="00BA411D"/>
    <w:rsid w:val="00BB142F"/>
    <w:rsid w:val="00BB7B8D"/>
    <w:rsid w:val="00BC150C"/>
    <w:rsid w:val="00BC7480"/>
    <w:rsid w:val="00BD3163"/>
    <w:rsid w:val="00BD4A80"/>
    <w:rsid w:val="00BE1843"/>
    <w:rsid w:val="00BE2796"/>
    <w:rsid w:val="00BE7468"/>
    <w:rsid w:val="00BE79BA"/>
    <w:rsid w:val="00BF1911"/>
    <w:rsid w:val="00BF6055"/>
    <w:rsid w:val="00C0128E"/>
    <w:rsid w:val="00C03315"/>
    <w:rsid w:val="00C2027F"/>
    <w:rsid w:val="00C243E5"/>
    <w:rsid w:val="00C26FF8"/>
    <w:rsid w:val="00C27A24"/>
    <w:rsid w:val="00C32BE8"/>
    <w:rsid w:val="00C32D73"/>
    <w:rsid w:val="00C467B6"/>
    <w:rsid w:val="00C46AF9"/>
    <w:rsid w:val="00C46B57"/>
    <w:rsid w:val="00C47B37"/>
    <w:rsid w:val="00C52595"/>
    <w:rsid w:val="00C52D07"/>
    <w:rsid w:val="00C54B2C"/>
    <w:rsid w:val="00C62381"/>
    <w:rsid w:val="00C709A0"/>
    <w:rsid w:val="00C74904"/>
    <w:rsid w:val="00C7766E"/>
    <w:rsid w:val="00C815F6"/>
    <w:rsid w:val="00C84540"/>
    <w:rsid w:val="00C932F1"/>
    <w:rsid w:val="00C93FFA"/>
    <w:rsid w:val="00C94ECD"/>
    <w:rsid w:val="00CA490B"/>
    <w:rsid w:val="00CA7A4B"/>
    <w:rsid w:val="00CB06D0"/>
    <w:rsid w:val="00CB65DE"/>
    <w:rsid w:val="00CB71C0"/>
    <w:rsid w:val="00CB7F27"/>
    <w:rsid w:val="00CD1809"/>
    <w:rsid w:val="00CD6CFF"/>
    <w:rsid w:val="00CE07AB"/>
    <w:rsid w:val="00CE42B3"/>
    <w:rsid w:val="00CE6355"/>
    <w:rsid w:val="00CE69DC"/>
    <w:rsid w:val="00CF2239"/>
    <w:rsid w:val="00D0074C"/>
    <w:rsid w:val="00D05060"/>
    <w:rsid w:val="00D10066"/>
    <w:rsid w:val="00D12A2E"/>
    <w:rsid w:val="00D15411"/>
    <w:rsid w:val="00D2625C"/>
    <w:rsid w:val="00D33D05"/>
    <w:rsid w:val="00D4058E"/>
    <w:rsid w:val="00D44385"/>
    <w:rsid w:val="00D52EFA"/>
    <w:rsid w:val="00D55D94"/>
    <w:rsid w:val="00D65113"/>
    <w:rsid w:val="00D66360"/>
    <w:rsid w:val="00D7079A"/>
    <w:rsid w:val="00D713BC"/>
    <w:rsid w:val="00D746B0"/>
    <w:rsid w:val="00D7544D"/>
    <w:rsid w:val="00D75E34"/>
    <w:rsid w:val="00D802EC"/>
    <w:rsid w:val="00D92318"/>
    <w:rsid w:val="00D927B4"/>
    <w:rsid w:val="00D9512C"/>
    <w:rsid w:val="00D95676"/>
    <w:rsid w:val="00DA44F4"/>
    <w:rsid w:val="00DA59EF"/>
    <w:rsid w:val="00DB088A"/>
    <w:rsid w:val="00DB177F"/>
    <w:rsid w:val="00DB278E"/>
    <w:rsid w:val="00DB4262"/>
    <w:rsid w:val="00DB5AA1"/>
    <w:rsid w:val="00DC7BE8"/>
    <w:rsid w:val="00DD2416"/>
    <w:rsid w:val="00E003EE"/>
    <w:rsid w:val="00E1135F"/>
    <w:rsid w:val="00E11514"/>
    <w:rsid w:val="00E11C06"/>
    <w:rsid w:val="00E162A5"/>
    <w:rsid w:val="00E20538"/>
    <w:rsid w:val="00E20712"/>
    <w:rsid w:val="00E23528"/>
    <w:rsid w:val="00E306FA"/>
    <w:rsid w:val="00E323F8"/>
    <w:rsid w:val="00E3395D"/>
    <w:rsid w:val="00E341A4"/>
    <w:rsid w:val="00E370B5"/>
    <w:rsid w:val="00E40D89"/>
    <w:rsid w:val="00E4109D"/>
    <w:rsid w:val="00E46560"/>
    <w:rsid w:val="00E53FD1"/>
    <w:rsid w:val="00E54B77"/>
    <w:rsid w:val="00E5534C"/>
    <w:rsid w:val="00E60B27"/>
    <w:rsid w:val="00E616CA"/>
    <w:rsid w:val="00E65BE5"/>
    <w:rsid w:val="00E671DA"/>
    <w:rsid w:val="00E676DE"/>
    <w:rsid w:val="00E67805"/>
    <w:rsid w:val="00E7122E"/>
    <w:rsid w:val="00E72327"/>
    <w:rsid w:val="00E72D58"/>
    <w:rsid w:val="00E76AA3"/>
    <w:rsid w:val="00E80274"/>
    <w:rsid w:val="00E82CB6"/>
    <w:rsid w:val="00E82F04"/>
    <w:rsid w:val="00E84A09"/>
    <w:rsid w:val="00E86BD6"/>
    <w:rsid w:val="00E937F9"/>
    <w:rsid w:val="00E940C0"/>
    <w:rsid w:val="00EA3442"/>
    <w:rsid w:val="00EA75B9"/>
    <w:rsid w:val="00EB08FD"/>
    <w:rsid w:val="00EB30E4"/>
    <w:rsid w:val="00EC1921"/>
    <w:rsid w:val="00EC6D04"/>
    <w:rsid w:val="00ED0763"/>
    <w:rsid w:val="00ED3256"/>
    <w:rsid w:val="00ED3EA4"/>
    <w:rsid w:val="00EE3C29"/>
    <w:rsid w:val="00EE41FC"/>
    <w:rsid w:val="00EF1024"/>
    <w:rsid w:val="00EF5F43"/>
    <w:rsid w:val="00F06FCF"/>
    <w:rsid w:val="00F10683"/>
    <w:rsid w:val="00F136DA"/>
    <w:rsid w:val="00F15895"/>
    <w:rsid w:val="00F21DDC"/>
    <w:rsid w:val="00F234CB"/>
    <w:rsid w:val="00F26883"/>
    <w:rsid w:val="00F45237"/>
    <w:rsid w:val="00F479FA"/>
    <w:rsid w:val="00F52709"/>
    <w:rsid w:val="00F52BA0"/>
    <w:rsid w:val="00F534D1"/>
    <w:rsid w:val="00F56822"/>
    <w:rsid w:val="00F65063"/>
    <w:rsid w:val="00F667DC"/>
    <w:rsid w:val="00F71413"/>
    <w:rsid w:val="00F7191E"/>
    <w:rsid w:val="00F7679C"/>
    <w:rsid w:val="00F777BA"/>
    <w:rsid w:val="00F802EF"/>
    <w:rsid w:val="00F8202C"/>
    <w:rsid w:val="00F907B7"/>
    <w:rsid w:val="00FA3BF8"/>
    <w:rsid w:val="00FA42BC"/>
    <w:rsid w:val="00FA6978"/>
    <w:rsid w:val="00FB4B06"/>
    <w:rsid w:val="00FC250D"/>
    <w:rsid w:val="00FC65D1"/>
    <w:rsid w:val="00FC756C"/>
    <w:rsid w:val="00FD044A"/>
    <w:rsid w:val="00FD71FC"/>
    <w:rsid w:val="00FE40E2"/>
    <w:rsid w:val="00FE470D"/>
    <w:rsid w:val="00FE55D0"/>
    <w:rsid w:val="00FE77DA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23330D"/>
  <w15:docId w15:val="{A7E245C5-B3E2-48A6-AF04-52B20E8E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GE_tekst_zwykly"/>
    <w:qFormat/>
    <w:rsid w:val="00E5534C"/>
    <w:pPr>
      <w:spacing w:line="300" w:lineRule="auto"/>
    </w:pPr>
    <w:rPr>
      <w:rFonts w:ascii="Calibri" w:eastAsia="Times New Roman" w:hAnsi="Calibri"/>
      <w:color w:val="191919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ytulrozdzial">
    <w:name w:val="styl_tytul_rozdzial"/>
    <w:basedOn w:val="Normalny"/>
    <w:next w:val="Normalny"/>
    <w:autoRedefine/>
    <w:rsid w:val="00CE6355"/>
    <w:pPr>
      <w:widowControl w:val="0"/>
      <w:autoSpaceDE w:val="0"/>
      <w:autoSpaceDN w:val="0"/>
      <w:adjustRightInd w:val="0"/>
      <w:spacing w:line="360" w:lineRule="auto"/>
    </w:pPr>
    <w:rPr>
      <w:b/>
      <w:color w:val="E60007"/>
      <w:sz w:val="36"/>
      <w:szCs w:val="36"/>
      <w:lang w:val="en-US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customStyle="1" w:styleId="PGEdata">
    <w:name w:val="PGE_data"/>
    <w:basedOn w:val="Normalny"/>
    <w:autoRedefine/>
    <w:qFormat/>
    <w:rsid w:val="00DA59EF"/>
    <w:pPr>
      <w:numPr>
        <w:numId w:val="7"/>
      </w:numPr>
      <w:spacing w:after="40"/>
      <w:jc w:val="both"/>
    </w:pPr>
    <w:rPr>
      <w:rFonts w:asciiTheme="minorHAnsi" w:hAnsiTheme="minorHAnsi" w:cs="Arial"/>
      <w:color w:val="333333"/>
      <w:szCs w:val="22"/>
    </w:rPr>
  </w:style>
  <w:style w:type="paragraph" w:customStyle="1" w:styleId="PGEadresat">
    <w:name w:val="PGE_adresat"/>
    <w:basedOn w:val="Normalny"/>
    <w:autoRedefine/>
    <w:qFormat/>
    <w:rsid w:val="0080211A"/>
    <w:pPr>
      <w:jc w:val="right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paragraph" w:customStyle="1" w:styleId="PGEwroznienie">
    <w:name w:val="PGE_wroznienie"/>
    <w:basedOn w:val="Normalny"/>
    <w:autoRedefine/>
    <w:qFormat/>
    <w:rsid w:val="0080211A"/>
    <w:rPr>
      <w:b/>
      <w:color w:val="002060"/>
      <w:sz w:val="26"/>
      <w:szCs w:val="26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590476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BF60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605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1C85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1C85"/>
    <w:rPr>
      <w:rFonts w:ascii="Calibri" w:eastAsia="Times New Roman" w:hAnsi="Calibri"/>
      <w:color w:val="191919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1C85"/>
    <w:rPr>
      <w:vertAlign w:val="superscript"/>
    </w:rPr>
  </w:style>
  <w:style w:type="character" w:customStyle="1" w:styleId="FontStyle49">
    <w:name w:val="Font Style49"/>
    <w:basedOn w:val="Domylnaczcionkaakapitu"/>
    <w:rsid w:val="0011132A"/>
    <w:rPr>
      <w:rFonts w:ascii="Arial" w:hAnsi="Arial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0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0003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0003"/>
    <w:rPr>
      <w:rFonts w:ascii="Calibri" w:eastAsia="Times New Roman" w:hAnsi="Calibri"/>
      <w:color w:val="191919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0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0003"/>
    <w:rPr>
      <w:rFonts w:ascii="Calibri" w:eastAsia="Times New Roman" w:hAnsi="Calibri"/>
      <w:b/>
      <w:bCs/>
      <w:color w:val="191919"/>
    </w:rPr>
  </w:style>
  <w:style w:type="table" w:customStyle="1" w:styleId="Tabela-Siatka1">
    <w:name w:val="Tabela - Siatka1"/>
    <w:basedOn w:val="Standardowy"/>
    <w:next w:val="Tabela-Siatka"/>
    <w:uiPriority w:val="59"/>
    <w:rsid w:val="00A77686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miNazwisko">
    <w:name w:val="Imię Nazwisko"/>
    <w:basedOn w:val="Nagwek"/>
    <w:qFormat/>
    <w:rsid w:val="008D0608"/>
    <w:pPr>
      <w:spacing w:before="80" w:line="240" w:lineRule="auto"/>
    </w:pPr>
    <w:rPr>
      <w:rFonts w:ascii="Trebuchet MS" w:hAnsi="Trebuchet MS"/>
      <w:b/>
      <w:color w:val="707173"/>
      <w:sz w:val="18"/>
      <w:szCs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!!!Dysk\Papier%20firmowy\PGE_GiEK_SA_papier_firmowy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84EC5642050A479C0CEE832714DE46" ma:contentTypeVersion="0" ma:contentTypeDescription="Utwórz nowy dokument." ma:contentTypeScope="" ma:versionID="50c532a5e6f78745ebb25909482424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F4975D-6C46-47B9-BB3B-D954959665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FACCED-EE94-4AB4-9510-30EAE454C4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26D91F-B9BB-4CE8-9890-853A8B01B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E8083C-B9B2-4F8B-8B40-AC63C8C73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PGE_GiEK_SA_papier_firmowy_szablon</Template>
  <TotalTime>0</TotalTime>
  <Pages>1</Pages>
  <Words>66</Words>
  <Characters>397</Characters>
  <Application>Microsoft Office Word</Application>
  <DocSecurity>0</DocSecurity>
  <Lines>3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Xeon</dc:creator>
  <cp:lastModifiedBy>Kołakowski Mariusz [PGE EC O.Lublin]</cp:lastModifiedBy>
  <cp:revision>4</cp:revision>
  <cp:lastPrinted>2016-03-22T07:02:00Z</cp:lastPrinted>
  <dcterms:created xsi:type="dcterms:W3CDTF">2025-12-19T07:57:00Z</dcterms:created>
  <dcterms:modified xsi:type="dcterms:W3CDTF">2026-04-24T11:26:00Z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0x0101000284EC5642050A479C0CEE832714DE46</vt:lpwstr>
  </property>
  <property fmtid="{D5CDD505-2E9C-101B-9397-08002B2CF9AE}" pid="3" name="ClassificationContentMarkingHeaderShapeIds">
    <vt:lpwstr>3a2f5769,4f737095,5ce0ad88</vt:lpwstr>
  </property>
  <property fmtid="{D5CDD505-2E9C-101B-9397-08002B2CF9AE}" pid="4" name="ClassificationContentMarkingHeaderFontProps">
    <vt:lpwstr>#008000,10,Calibri</vt:lpwstr>
  </property>
  <property fmtid="{D5CDD505-2E9C-101B-9397-08002B2CF9AE}" pid="5" name="ClassificationContentMarkingHeaderText">
    <vt:lpwstr>Do użytku wewnętrznego w GK PGE</vt:lpwstr>
  </property>
  <property fmtid="{D5CDD505-2E9C-101B-9397-08002B2CF9AE}" pid="6" name="MSIP_Label_514114f9-be46-4331-8fe2-8a463f84c1e9_Enabled">
    <vt:lpwstr>true</vt:lpwstr>
  </property>
  <property fmtid="{D5CDD505-2E9C-101B-9397-08002B2CF9AE}" pid="7" name="MSIP_Label_514114f9-be46-4331-8fe2-8a463f84c1e9_SetDate">
    <vt:lpwstr>2025-12-19T07:57:51Z</vt:lpwstr>
  </property>
  <property fmtid="{D5CDD505-2E9C-101B-9397-08002B2CF9AE}" pid="8" name="MSIP_Label_514114f9-be46-4331-8fe2-8a463f84c1e9_Method">
    <vt:lpwstr>Privileged</vt:lpwstr>
  </property>
  <property fmtid="{D5CDD505-2E9C-101B-9397-08002B2CF9AE}" pid="9" name="MSIP_Label_514114f9-be46-4331-8fe2-8a463f84c1e9_Name">
    <vt:lpwstr>ALL-Wewnetrzne-w-GK-PGE</vt:lpwstr>
  </property>
  <property fmtid="{D5CDD505-2E9C-101B-9397-08002B2CF9AE}" pid="10" name="MSIP_Label_514114f9-be46-4331-8fe2-8a463f84c1e9_SiteId">
    <vt:lpwstr>e9895a11-04dc-4848-aa12-7fca9faefb60</vt:lpwstr>
  </property>
  <property fmtid="{D5CDD505-2E9C-101B-9397-08002B2CF9AE}" pid="11" name="MSIP_Label_514114f9-be46-4331-8fe2-8a463f84c1e9_ActionId">
    <vt:lpwstr>241e9555-7db3-4a5e-993f-fdb83fdb77fc</vt:lpwstr>
  </property>
  <property fmtid="{D5CDD505-2E9C-101B-9397-08002B2CF9AE}" pid="12" name="MSIP_Label_514114f9-be46-4331-8fe2-8a463f84c1e9_ContentBits">
    <vt:lpwstr>1</vt:lpwstr>
  </property>
</Properties>
</file>